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Shropshire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Shropshire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Shropshire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Shropshire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Shropshire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Shropshire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41.7% </w:t>
      </w:r>
      <w:r w:rsidRPr="004747BF">
        <w:rPr>
          <w:rFonts w:ascii="Libre Franklin Light" w:eastAsia="Times New Roman" w:hAnsi="Libre Franklin Light" w:cs="Calibri Light"/>
        </w:rPr>
        <w:t xml:space="preserve">of those respondents classified as PGSI 8+ in South Shropshire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Shropshire is estimated to be </w:t>
      </w:r>
      <w:r w:rsidRPr="00773DF7">
        <w:rPr>
          <w:rFonts w:ascii="Libre Franklin Light" w:eastAsia="Times New Roman" w:hAnsi="Libre Franklin Light" w:cs="Calibri Light"/>
          <w:b/>
          <w:bCs/>
          <w:color w:val="C45911" w:themeColor="accent2" w:themeShade="BF"/>
        </w:rPr>
        <w:t xml:space="preserve">£728,889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Shropshire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Shropshire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Shropshire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Shropshire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Shrop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Shropshire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Shrop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Shropshire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Shropshire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Shrop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Shropshire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Shropshire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Shropshire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25.0%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Shropshire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Shropshire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Shropshire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£728,889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Shropshire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£11,872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£245,528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£17,589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£9,069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£439,884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£728,889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Shropshire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Shropshire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Shropshire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Shropshire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Shropshire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Shropshire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Shropshire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Shropshire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Shropshire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Shropshire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Shropshire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Shropshire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57766E3-92D2-48C3-8249-466E20BBE12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